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7B757" w14:textId="77777777" w:rsidR="00B54BBE" w:rsidRDefault="00B54BBE"/>
    <w:p w14:paraId="6FD139F4" w14:textId="77777777" w:rsidR="00B54BBE" w:rsidRDefault="00B54BBE"/>
    <w:p w14:paraId="48A92C11" w14:textId="77777777" w:rsidR="00B54BBE" w:rsidRDefault="00B54BBE"/>
    <w:p w14:paraId="1D0C6DB5" w14:textId="77777777" w:rsidR="00B54BBE" w:rsidRDefault="00B54BBE"/>
    <w:p w14:paraId="00D970F4" w14:textId="77777777" w:rsidR="00B54BBE" w:rsidRDefault="00B54BBE"/>
    <w:p w14:paraId="30CEFCF6" w14:textId="77777777" w:rsidR="00B54BBE" w:rsidRDefault="00B54BBE"/>
    <w:p w14:paraId="0FCB2550" w14:textId="77777777" w:rsidR="00B54BBE" w:rsidRDefault="00B54BBE"/>
    <w:p w14:paraId="7F633906" w14:textId="77777777" w:rsidR="00B54BBE" w:rsidRDefault="00B54BBE"/>
    <w:p w14:paraId="1C8FA443" w14:textId="77777777" w:rsidR="00B54BBE" w:rsidRPr="00552B9A" w:rsidRDefault="00B54BBE" w:rsidP="00B54BBE">
      <w:pPr>
        <w:rPr>
          <w:rFonts w:ascii="Arial" w:hAnsi="Arial"/>
          <w:b/>
          <w:szCs w:val="24"/>
        </w:rPr>
      </w:pPr>
    </w:p>
    <w:p w14:paraId="4D9D70FC" w14:textId="730646ED" w:rsidR="00B54BBE" w:rsidRPr="00D40372" w:rsidRDefault="00B54BBE" w:rsidP="00B54BBE">
      <w:pPr>
        <w:rPr>
          <w:rFonts w:ascii="Arial" w:hAnsi="Arial"/>
          <w:b/>
          <w:sz w:val="28"/>
        </w:rPr>
      </w:pPr>
      <w:r w:rsidRPr="00D40372">
        <w:rPr>
          <w:rFonts w:ascii="Arial" w:hAnsi="Arial"/>
          <w:b/>
          <w:sz w:val="28"/>
        </w:rPr>
        <w:t xml:space="preserve">INTRODUCING YOUR </w:t>
      </w:r>
      <w:r w:rsidR="00D84DBB">
        <w:rPr>
          <w:rFonts w:ascii="Arial" w:hAnsi="Arial"/>
          <w:b/>
          <w:sz w:val="28"/>
        </w:rPr>
        <w:t>FOLKLIFE PRESENTER</w:t>
      </w:r>
    </w:p>
    <w:p w14:paraId="2C045ACD" w14:textId="6AFFD1CD"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D84DBB">
        <w:rPr>
          <w:rFonts w:ascii="Arial" w:hAnsi="Arial"/>
          <w:sz w:val="22"/>
          <w:szCs w:val="22"/>
        </w:rPr>
        <w:t>presente</w:t>
      </w:r>
      <w:r w:rsidRPr="00552B9A">
        <w:rPr>
          <w:rFonts w:ascii="Arial" w:hAnsi="Arial"/>
          <w:sz w:val="22"/>
          <w:szCs w:val="22"/>
        </w:rPr>
        <w:t>r. You are welcome to change it to best suit your needs—but remember to give Humanities Kansas credit for supporting the event.</w:t>
      </w:r>
    </w:p>
    <w:p w14:paraId="59707108" w14:textId="7BF5C2F1" w:rsidR="00B54BBE" w:rsidRPr="0092175E"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9AD2AD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350E893" w14:textId="77777777" w:rsidR="00B54BBE" w:rsidRPr="00D40372" w:rsidRDefault="00B54BBE" w:rsidP="00B54BBE">
      <w:pPr>
        <w:rPr>
          <w:rFonts w:ascii="Arial" w:hAnsi="Arial"/>
          <w:sz w:val="28"/>
        </w:rPr>
      </w:pPr>
    </w:p>
    <w:p w14:paraId="21F715E9" w14:textId="203F5829"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E827A1">
        <w:rPr>
          <w:rFonts w:ascii="Arial" w:hAnsi="Arial"/>
          <w:sz w:val="28"/>
        </w:rPr>
        <w:t>Valerie Mendoza</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BB084B">
        <w:rPr>
          <w:rFonts w:ascii="Arial" w:hAnsi="Arial"/>
          <w:sz w:val="28"/>
        </w:rPr>
        <w:t xml:space="preserve"> </w:t>
      </w:r>
      <w:r w:rsidR="00552B9A">
        <w:rPr>
          <w:rFonts w:ascii="Arial" w:hAnsi="Arial"/>
          <w:sz w:val="28"/>
        </w:rPr>
        <w:t>“</w:t>
      </w:r>
      <w:r w:rsidR="00E827A1">
        <w:rPr>
          <w:rFonts w:ascii="Arial" w:hAnsi="Arial"/>
          <w:sz w:val="28"/>
        </w:rPr>
        <w:t>Day of the Dead</w:t>
      </w:r>
      <w:r>
        <w:rPr>
          <w:rFonts w:ascii="Arial" w:hAnsi="Arial"/>
          <w:sz w:val="28"/>
        </w:rPr>
        <w:t>.”</w:t>
      </w:r>
    </w:p>
    <w:p w14:paraId="1F106290" w14:textId="77777777" w:rsidR="00B54BBE" w:rsidRPr="00D40372" w:rsidRDefault="00B54BBE" w:rsidP="00B54BBE">
      <w:pPr>
        <w:rPr>
          <w:rFonts w:ascii="Arial" w:hAnsi="Arial"/>
          <w:i/>
        </w:rPr>
      </w:pPr>
    </w:p>
    <w:p w14:paraId="47BF75E3" w14:textId="77777777" w:rsidR="007F55DD" w:rsidRPr="007F55DD" w:rsidRDefault="007F55DD" w:rsidP="007F55DD">
      <w:pPr>
        <w:rPr>
          <w:rFonts w:ascii="Arial" w:hAnsi="Arial"/>
          <w:sz w:val="28"/>
        </w:rPr>
      </w:pPr>
      <w:r w:rsidRPr="007F55DD">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2B6AA580" w14:textId="77777777" w:rsidR="00552B9A" w:rsidRDefault="00552B9A">
      <w:pPr>
        <w:rPr>
          <w:rFonts w:ascii="Arial" w:hAnsi="Arial"/>
          <w:sz w:val="28"/>
        </w:rPr>
      </w:pPr>
    </w:p>
    <w:p w14:paraId="355BDF1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08B3D8B" w14:textId="0EC499B7" w:rsidR="00552B9A" w:rsidRDefault="00552B9A">
      <w:pPr>
        <w:rPr>
          <w:rFonts w:ascii="Arial" w:hAnsi="Arial"/>
          <w:i/>
          <w:sz w:val="28"/>
        </w:rPr>
      </w:pPr>
    </w:p>
    <w:p w14:paraId="6948391B" w14:textId="620ED67C" w:rsidR="005B616B" w:rsidRDefault="005B616B" w:rsidP="005B616B">
      <w:pPr>
        <w:rPr>
          <w:rFonts w:ascii="Arial" w:hAnsi="Arial"/>
          <w:iCs/>
          <w:sz w:val="28"/>
        </w:rPr>
      </w:pPr>
      <w:r w:rsidRPr="005B616B">
        <w:rPr>
          <w:rFonts w:ascii="Arial" w:hAnsi="Arial"/>
          <w:iCs/>
          <w:noProof/>
          <w:sz w:val="28"/>
        </w:rPr>
        <w:drawing>
          <wp:anchor distT="0" distB="0" distL="114300" distR="114300" simplePos="0" relativeHeight="251659264" behindDoc="0" locked="0" layoutInCell="1" allowOverlap="1" wp14:anchorId="12C3A836" wp14:editId="7718EC91">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Pr="005B616B">
        <w:rPr>
          <w:rFonts w:ascii="Arial" w:hAnsi="Arial"/>
          <w:iCs/>
          <w:sz w:val="28"/>
        </w:rPr>
        <w:t xml:space="preserve">Valerie </w:t>
      </w:r>
      <w:r>
        <w:rPr>
          <w:rFonts w:ascii="Arial" w:hAnsi="Arial"/>
          <w:iCs/>
          <w:sz w:val="28"/>
        </w:rPr>
        <w:t xml:space="preserve">Mendoza </w:t>
      </w:r>
      <w:r w:rsidRPr="005B616B">
        <w:rPr>
          <w:rFonts w:ascii="Arial" w:hAnsi="Arial"/>
          <w:iCs/>
          <w:sz w:val="28"/>
        </w:rPr>
        <w:t>is a Topeka native and received her Ph.D. in history from the University of California, Berkeley. She works in the public humanities where her research focuses on the history of the Latinx community in Kansas and the Midwest. Valerie has served as a consultant to the Kansas State Historical Society, the Kansas Creative Arts Industries Commission and the National Folklife Network. Her interests include the history of Mexicans in the U.S., gender studies and ethnic studies.</w:t>
      </w:r>
    </w:p>
    <w:p w14:paraId="3BB170B7" w14:textId="77777777" w:rsidR="005B616B" w:rsidRPr="005B616B" w:rsidRDefault="005B616B" w:rsidP="005B616B">
      <w:pPr>
        <w:rPr>
          <w:rFonts w:ascii="Arial" w:hAnsi="Arial"/>
          <w:iCs/>
          <w:sz w:val="28"/>
        </w:rPr>
      </w:pPr>
    </w:p>
    <w:p w14:paraId="20366C94" w14:textId="11206699" w:rsidR="00552B9A" w:rsidRPr="00552B9A" w:rsidRDefault="00552B9A">
      <w:pPr>
        <w:rPr>
          <w:rFonts w:ascii="Arial" w:hAnsi="Arial"/>
          <w:iCs/>
          <w:sz w:val="28"/>
        </w:rPr>
      </w:pPr>
      <w:r>
        <w:rPr>
          <w:rFonts w:ascii="Arial" w:hAnsi="Arial"/>
          <w:iCs/>
          <w:sz w:val="28"/>
        </w:rPr>
        <w:t xml:space="preserve">Please welcome </w:t>
      </w:r>
      <w:r w:rsidR="005B616B">
        <w:rPr>
          <w:rFonts w:ascii="Arial" w:hAnsi="Arial"/>
          <w:sz w:val="28"/>
        </w:rPr>
        <w:t>Valerie Mendoza</w:t>
      </w:r>
      <w:r>
        <w:rPr>
          <w:rFonts w:ascii="Arial" w:hAnsi="Arial"/>
          <w:iCs/>
          <w:sz w:val="28"/>
        </w:rPr>
        <w:t>.</w:t>
      </w:r>
    </w:p>
    <w:sectPr w:rsidR="00552B9A" w:rsidRPr="00552B9A" w:rsidSect="0092175E">
      <w:type w:val="continuous"/>
      <w:pgSz w:w="12240" w:h="15840"/>
      <w:pgMar w:top="1152" w:right="1440" w:bottom="1152"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3EBF8" w14:textId="77777777" w:rsidR="00656054" w:rsidRDefault="00656054" w:rsidP="00D4689E">
      <w:r>
        <w:separator/>
      </w:r>
    </w:p>
  </w:endnote>
  <w:endnote w:type="continuationSeparator" w:id="0">
    <w:p w14:paraId="2A95480C" w14:textId="77777777" w:rsidR="00656054" w:rsidRDefault="00656054"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75D18" w14:textId="77777777" w:rsidR="00656054" w:rsidRDefault="00656054" w:rsidP="00D4689E">
      <w:r>
        <w:separator/>
      </w:r>
    </w:p>
  </w:footnote>
  <w:footnote w:type="continuationSeparator" w:id="0">
    <w:p w14:paraId="5E948F86" w14:textId="77777777" w:rsidR="00656054" w:rsidRDefault="00656054"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9F"/>
    <w:rsid w:val="000717B4"/>
    <w:rsid w:val="000A4C31"/>
    <w:rsid w:val="000A7E80"/>
    <w:rsid w:val="000F1D9F"/>
    <w:rsid w:val="000F542F"/>
    <w:rsid w:val="00100CC1"/>
    <w:rsid w:val="00114690"/>
    <w:rsid w:val="001221AC"/>
    <w:rsid w:val="001866AA"/>
    <w:rsid w:val="00192252"/>
    <w:rsid w:val="001A41A9"/>
    <w:rsid w:val="001B3971"/>
    <w:rsid w:val="001E4B64"/>
    <w:rsid w:val="00250E9C"/>
    <w:rsid w:val="002E4FE1"/>
    <w:rsid w:val="00316D51"/>
    <w:rsid w:val="00321389"/>
    <w:rsid w:val="00483119"/>
    <w:rsid w:val="004F7520"/>
    <w:rsid w:val="00552B9A"/>
    <w:rsid w:val="005B616B"/>
    <w:rsid w:val="005B78F4"/>
    <w:rsid w:val="005F5241"/>
    <w:rsid w:val="006264D6"/>
    <w:rsid w:val="00656054"/>
    <w:rsid w:val="00675F96"/>
    <w:rsid w:val="006C40BE"/>
    <w:rsid w:val="006E3EE9"/>
    <w:rsid w:val="007F55DD"/>
    <w:rsid w:val="00806BD8"/>
    <w:rsid w:val="00822721"/>
    <w:rsid w:val="008C2BBF"/>
    <w:rsid w:val="008F6469"/>
    <w:rsid w:val="0090432E"/>
    <w:rsid w:val="0092175E"/>
    <w:rsid w:val="0097781B"/>
    <w:rsid w:val="0098616C"/>
    <w:rsid w:val="00994AD4"/>
    <w:rsid w:val="00A25917"/>
    <w:rsid w:val="00B54BBE"/>
    <w:rsid w:val="00B6134E"/>
    <w:rsid w:val="00B95FBD"/>
    <w:rsid w:val="00BB084B"/>
    <w:rsid w:val="00BD05ED"/>
    <w:rsid w:val="00BD7952"/>
    <w:rsid w:val="00BF42D9"/>
    <w:rsid w:val="00C32CD9"/>
    <w:rsid w:val="00C56C3B"/>
    <w:rsid w:val="00CE7D47"/>
    <w:rsid w:val="00D4689E"/>
    <w:rsid w:val="00D84DBB"/>
    <w:rsid w:val="00E56F7F"/>
    <w:rsid w:val="00E827A1"/>
    <w:rsid w:val="00E938A3"/>
    <w:rsid w:val="00ED2BBF"/>
    <w:rsid w:val="00F2043E"/>
    <w:rsid w:val="00FE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C743"/>
  <w14:defaultImageDpi w14:val="32767"/>
  <w15:chartTrackingRefBased/>
  <w15:docId w15:val="{83E7EDAF-A0BC-A442-A133-A00B9CCA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BA215F-53AC-4A7B-BCD0-DFE1867788A0}">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8E7AB796-EEF6-499B-B8E2-52EBF2C8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48B5E-DCE3-40AA-BD82-388924AE0B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274</Words>
  <Characters>1395</Characters>
  <Application>Microsoft Office Word</Application>
  <DocSecurity>0</DocSecurity>
  <Lines>42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6</cp:revision>
  <dcterms:created xsi:type="dcterms:W3CDTF">2026-01-15T19:44:00Z</dcterms:created>
  <dcterms:modified xsi:type="dcterms:W3CDTF">2026-01-16T15:29:00Z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